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925F5D" w:rsidRDefault="007B2E99" w:rsidP="0080685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学而思奥数网天天练（1-6年级）2011年03月28日试题（中难度）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922E82" w:rsidRPr="00925F5D" w:rsidRDefault="009B0C2F" w:rsidP="00586097">
      <w:pPr>
        <w:rPr>
          <w:rFonts w:ascii="宋体" w:hAnsi="宋体"/>
          <w:b/>
          <w:szCs w:val="21"/>
        </w:rPr>
      </w:pPr>
      <w:r w:rsidRPr="009B0C2F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53632" filled="f" fillcolor="#ffc">
            <v:fill color2="#76765e" rotate="t"/>
            <v:textbox>
              <w:txbxContent>
                <w:p w:rsidR="00586097" w:rsidRDefault="008F30FB" w:rsidP="007B2E99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推理问题</w:t>
                  </w:r>
                </w:p>
                <w:p w:rsidR="00586097" w:rsidRPr="000A2EC5" w:rsidRDefault="00060CBA" w:rsidP="007B2E99">
                  <w:pPr>
                    <w:spacing w:afterLines="50"/>
                    <w:ind w:firstLineChars="200" w:firstLine="420"/>
                    <w:rPr>
                      <w:rStyle w:val="a4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黑兔、灰兔和白兔三只兔子在赛跑。黑免说：“我跑得不是最快的，但比白兔快。”请你说说，（    ）跑得最快，（   ）跑得最慢。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422934" w:rsidRDefault="00422934" w:rsidP="00586097">
      <w:pPr>
        <w:rPr>
          <w:rFonts w:ascii="宋体" w:hAnsi="宋体"/>
          <w:b/>
          <w:color w:val="333333"/>
          <w:szCs w:val="21"/>
        </w:rPr>
      </w:pPr>
    </w:p>
    <w:p w:rsidR="00586097" w:rsidRPr="00925F5D" w:rsidRDefault="00586097" w:rsidP="0058609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586097" w:rsidRPr="00925F5D" w:rsidRDefault="00586097" w:rsidP="007B2E99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 w:rsidP="007B2E99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F741EE" w:rsidRPr="00CB283F" w:rsidRDefault="009B0C2F" w:rsidP="00A5296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.05pt;width:414pt;height:80.5pt;z-index:251654656" filled="f" fillcolor="#ffc">
            <v:fill color2="#76765e" rotate="t"/>
            <v:textbox>
              <w:txbxContent>
                <w:p w:rsidR="00A52960" w:rsidRDefault="008F30FB" w:rsidP="007B2E9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倍数问题</w:t>
                  </w:r>
                </w:p>
                <w:p w:rsidR="00A52960" w:rsidRPr="00374755" w:rsidRDefault="00060CBA" w:rsidP="00060CBA">
                  <w:pPr>
                    <w:ind w:firstLineChars="202" w:firstLine="424"/>
                    <w:rPr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红花比黄花多14朵，红花朵数是黄花的3倍。红花和黄花各有多少朵？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  <w:r w:rsidRPr="009B0C2F">
        <w:rPr>
          <w:rFonts w:ascii="宋体" w:hAnsi="宋体"/>
          <w:b/>
          <w:szCs w:val="21"/>
        </w:rPr>
      </w:r>
      <w:r w:rsidRPr="009B0C2F">
        <w:rPr>
          <w:rFonts w:ascii="宋体" w:hAnsi="宋体"/>
          <w:b/>
          <w:szCs w:val="21"/>
        </w:rPr>
        <w:pict>
          <v:group id="_x0000_s1042" style="width:414pt;height:79.2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B16376">
        <w:rPr>
          <w:rFonts w:ascii="宋体" w:hAnsi="宋体" w:hint="eastAsia"/>
          <w:b/>
          <w:color w:val="333333"/>
          <w:szCs w:val="21"/>
        </w:rPr>
        <w:t>:</w:t>
      </w:r>
    </w:p>
    <w:p w:rsidR="00A52960" w:rsidRDefault="00A52960" w:rsidP="007B2E99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B16376" w:rsidRPr="00925F5D" w:rsidRDefault="00B16376" w:rsidP="007B2E99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Default="001946A2">
      <w:pPr>
        <w:rPr>
          <w:rFonts w:ascii="宋体" w:hAnsi="宋体"/>
          <w:color w:val="333333"/>
          <w:szCs w:val="21"/>
        </w:rPr>
      </w:pPr>
    </w:p>
    <w:p w:rsidR="00F741EE" w:rsidRPr="00925F5D" w:rsidRDefault="009B0C2F">
      <w:pPr>
        <w:rPr>
          <w:rFonts w:ascii="宋体" w:hAnsi="宋体"/>
          <w:color w:val="333333"/>
          <w:szCs w:val="21"/>
        </w:rPr>
      </w:pPr>
      <w:r w:rsidRPr="009B0C2F">
        <w:rPr>
          <w:rFonts w:ascii="宋体" w:hAnsi="宋体"/>
          <w:szCs w:val="21"/>
        </w:rPr>
        <w:pict>
          <v:shape id="_x0000_s1045" type="#_x0000_t176" style="position:absolute;left:0;text-align:left;margin-left:0;margin-top:-.3pt;width:414pt;height:77.4pt;z-index:251655680">
            <v:textbox>
              <w:txbxContent>
                <w:p w:rsidR="002D50E9" w:rsidRDefault="008F30FB" w:rsidP="007B2E9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</w:t>
                  </w:r>
                </w:p>
                <w:p w:rsidR="00BD237F" w:rsidRPr="00E47784" w:rsidRDefault="0063640F" w:rsidP="00060CBA">
                  <w:pPr>
                    <w:ind w:firstLineChars="202" w:firstLine="426"/>
                    <w:rPr>
                      <w:szCs w:val="21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color w:val="FF8C00"/>
                      <w:kern w:val="0"/>
                      <w:szCs w:val="21"/>
                    </w:rPr>
                    <w:drawing>
                      <wp:inline distT="0" distB="0" distL="0" distR="0">
                        <wp:extent cx="3390900" cy="266700"/>
                        <wp:effectExtent l="0" t="0" r="0" b="0"/>
                        <wp:docPr id="9" name="图片 9" descr="093229_4c56202d3469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093229_4c56202d3469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09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50E9" w:rsidRPr="00925F5D" w:rsidRDefault="002D50E9" w:rsidP="007B2E99">
      <w:pPr>
        <w:spacing w:afterLines="50"/>
        <w:rPr>
          <w:rFonts w:ascii="宋体" w:hAnsi="宋体"/>
          <w:b/>
          <w:szCs w:val="21"/>
          <w:u w:val="single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D50E9" w:rsidRPr="00925F5D" w:rsidRDefault="002D50E9" w:rsidP="007B2E99">
      <w:pPr>
        <w:spacing w:afterLines="50"/>
        <w:jc w:val="left"/>
        <w:rPr>
          <w:rFonts w:ascii="宋体" w:hAnsi="宋体"/>
          <w:b/>
          <w:szCs w:val="21"/>
        </w:rPr>
      </w:pPr>
    </w:p>
    <w:p w:rsidR="007B2E99" w:rsidRDefault="007B2E99">
      <w:pPr>
        <w:widowControl/>
        <w:jc w:val="left"/>
        <w:rPr>
          <w:rFonts w:ascii="宋体" w:hAnsi="宋体"/>
          <w:b/>
          <w:szCs w:val="21"/>
          <w:u w:val="single"/>
        </w:rPr>
      </w:pPr>
    </w:p>
    <w:p w:rsidR="001D48CE" w:rsidRPr="00925F5D" w:rsidRDefault="001D48CE" w:rsidP="007B2E99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1D48CE" w:rsidRPr="00925F5D" w:rsidRDefault="009B0C2F" w:rsidP="007B2E99">
      <w:pPr>
        <w:spacing w:afterLines="50"/>
        <w:rPr>
          <w:rFonts w:ascii="宋体" w:hAnsi="宋体"/>
          <w:color w:val="333333"/>
          <w:szCs w:val="21"/>
        </w:rPr>
      </w:pPr>
      <w:r w:rsidRPr="009B0C2F">
        <w:rPr>
          <w:rFonts w:ascii="宋体" w:hAnsi="宋体"/>
          <w:b/>
          <w:szCs w:val="21"/>
        </w:rPr>
      </w:r>
      <w:r w:rsidRPr="009B0C2F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60CBA" w:rsidRDefault="00060CBA" w:rsidP="007B2E99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54" type="#_x0000_t176" style="position:absolute;left:0;text-align:left;margin-left:0;margin-top:5pt;width:414pt;height:179.75pt;z-index:251658752" filled="f" fillcolor="#ffc">
            <v:fill color2="#76765e" rotate="t"/>
            <v:textbox>
              <w:txbxContent>
                <w:p w:rsidR="001D48CE" w:rsidRPr="00804305" w:rsidRDefault="00804305" w:rsidP="007B2E9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加乘原理</w:t>
                  </w:r>
                </w:p>
                <w:p w:rsidR="001D48CE" w:rsidRPr="00C074D1" w:rsidRDefault="00060CBA" w:rsidP="00060CBA">
                  <w:pPr>
                    <w:ind w:firstLineChars="250" w:firstLine="525"/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在下图中，从“我”字开始，每次向下移动到一个相邻的字可以读出“我爱学奥数”。那么共有多少种不同的读法？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  <w:r w:rsidR="0063640F">
                    <w:rPr>
                      <w:rFonts w:ascii="宋体" w:hAnsi="宋体" w:cs="宋体"/>
                      <w:b/>
                      <w:bCs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2790825" cy="1181100"/>
                        <wp:effectExtent l="0" t="0" r="0" b="0"/>
                        <wp:docPr id="11" name="图片 11" descr="093349_4c56207d1d3d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93349_4c56207d1d3d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082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2C82"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B16376" w:rsidRDefault="00B16376" w:rsidP="007B2E99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7915AF" w:rsidRPr="00B16376" w:rsidRDefault="001D48CE" w:rsidP="00B16376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1946A2" w:rsidRPr="00925F5D" w:rsidRDefault="001946A2">
      <w:pPr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7915AF" w:rsidRPr="00925F5D" w:rsidRDefault="009B0C2F" w:rsidP="007B2E99">
      <w:pPr>
        <w:spacing w:afterLines="50"/>
        <w:rPr>
          <w:rFonts w:ascii="宋体" w:hAnsi="宋体"/>
          <w:b/>
          <w:szCs w:val="21"/>
          <w:u w:val="single"/>
        </w:rPr>
      </w:pPr>
      <w:r w:rsidRPr="009B0C2F">
        <w:rPr>
          <w:rFonts w:ascii="宋体" w:hAnsi="宋体"/>
          <w:szCs w:val="21"/>
        </w:rPr>
        <w:pict>
          <v:shape id="_x0000_s1047" type="#_x0000_t176" style="position:absolute;left:0;text-align:left;margin-left:0;margin-top:11.6pt;width:414pt;height:84.4pt;z-index:251656704">
            <v:textbox>
              <w:txbxContent>
                <w:p w:rsidR="007915AF" w:rsidRDefault="007915AF" w:rsidP="007B2E9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</w:t>
                  </w:r>
                </w:p>
                <w:p w:rsidR="007915AF" w:rsidRPr="00E47784" w:rsidRDefault="0063640F" w:rsidP="007B2E99">
                  <w:pPr>
                    <w:spacing w:beforeLines="50" w:afterLines="50"/>
                    <w:ind w:firstLineChars="200" w:firstLine="422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color w:val="FF8C00"/>
                      <w:kern w:val="0"/>
                      <w:szCs w:val="21"/>
                    </w:rPr>
                    <w:drawing>
                      <wp:inline distT="0" distB="0" distL="0" distR="0">
                        <wp:extent cx="1638300" cy="228600"/>
                        <wp:effectExtent l="0" t="0" r="0" b="0"/>
                        <wp:docPr id="14" name="图片 14" descr="093429_4c5620a546c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093429_4c5620a546c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7B2E99">
      <w:pPr>
        <w:spacing w:afterLines="50"/>
        <w:jc w:val="left"/>
        <w:rPr>
          <w:rFonts w:ascii="宋体" w:hAnsi="宋体"/>
          <w:b/>
          <w:szCs w:val="21"/>
        </w:rPr>
      </w:pPr>
    </w:p>
    <w:p w:rsidR="001D48CE" w:rsidRPr="00925F5D" w:rsidRDefault="001D48CE" w:rsidP="007B2E99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7915AF" w:rsidRPr="00925F5D" w:rsidRDefault="009B0C2F" w:rsidP="007B2E99">
      <w:pPr>
        <w:spacing w:afterLines="50"/>
        <w:rPr>
          <w:rFonts w:ascii="宋体" w:hAnsi="宋体"/>
          <w:b/>
          <w:szCs w:val="21"/>
          <w:u w:val="single"/>
        </w:rPr>
      </w:pPr>
      <w:r w:rsidRPr="009B0C2F">
        <w:rPr>
          <w:rFonts w:ascii="宋体" w:hAnsi="宋体"/>
          <w:szCs w:val="21"/>
        </w:rPr>
        <w:pict>
          <v:shape id="_x0000_s1048" type="#_x0000_t176" style="position:absolute;left:0;text-align:left;margin-left:0;margin-top:11.6pt;width:414pt;height:131.65pt;z-index:251657728">
            <v:textbox>
              <w:txbxContent>
                <w:p w:rsidR="007915AF" w:rsidRDefault="007915AF" w:rsidP="007B2E9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裂项</w:t>
                  </w:r>
                </w:p>
                <w:p w:rsidR="007915AF" w:rsidRPr="00C506AE" w:rsidRDefault="0063640F" w:rsidP="007B2E99">
                  <w:pPr>
                    <w:spacing w:beforeLines="50" w:afterLines="50"/>
                    <w:ind w:leftChars="-69" w:left="-4" w:hangingChars="67" w:hanging="141"/>
                    <w:rPr>
                      <w:color w:val="333333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3495675" cy="400050"/>
                        <wp:effectExtent l="19050" t="0" r="0" b="0"/>
                        <wp:docPr id="17" name="图片 17" descr="093539_4c5620eb1372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093539_4c5620eb1372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56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1E3204" w:rsidRPr="00925F5D" w:rsidRDefault="001E3204" w:rsidP="007915AF">
      <w:pPr>
        <w:rPr>
          <w:rFonts w:ascii="宋体" w:hAnsi="宋体"/>
          <w:b/>
          <w:szCs w:val="21"/>
        </w:rPr>
      </w:pPr>
    </w:p>
    <w:p w:rsidR="001E3204" w:rsidRPr="00925F5D" w:rsidRDefault="001E3204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7B2E99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</w:t>
      </w:r>
      <w:r w:rsidR="00B16376"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年03月</w:t>
      </w:r>
      <w:r w:rsidR="00B16376">
        <w:rPr>
          <w:rFonts w:ascii="宋体" w:hAnsi="宋体" w:hint="eastAsia"/>
          <w:b/>
          <w:szCs w:val="21"/>
        </w:rPr>
        <w:t>28</w:t>
      </w:r>
      <w:r w:rsidRPr="00925F5D">
        <w:rPr>
          <w:rFonts w:ascii="宋体" w:hAnsi="宋体" w:hint="eastAsia"/>
          <w:b/>
          <w:szCs w:val="21"/>
        </w:rPr>
        <w:t>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11"/>
          <w:footerReference w:type="default" r:id="rId12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2951C3" w:rsidRPr="00925F5D" w:rsidRDefault="00782FD1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374755" w:rsidRDefault="00060CBA" w:rsidP="002951C3">
      <w:pPr>
        <w:rPr>
          <w:rFonts w:hint="eastAsia"/>
          <w:szCs w:val="21"/>
        </w:rPr>
      </w:pPr>
      <w:r w:rsidRPr="00060CBA">
        <w:rPr>
          <w:rFonts w:ascii="宋体" w:hAnsi="宋体" w:cs="宋体" w:hint="eastAsia"/>
          <w:bCs/>
          <w:kern w:val="0"/>
        </w:rPr>
        <w:t>解答：</w:t>
      </w:r>
      <w:r w:rsidRPr="00060CBA">
        <w:rPr>
          <w:szCs w:val="21"/>
        </w:rPr>
        <w:t>灰</w:t>
      </w:r>
      <w:r>
        <w:rPr>
          <w:szCs w:val="21"/>
        </w:rPr>
        <w:t>兔最快，白兔最慢</w:t>
      </w:r>
    </w:p>
    <w:p w:rsidR="00B16376" w:rsidRPr="005E3C54" w:rsidRDefault="00B16376" w:rsidP="002951C3">
      <w:pPr>
        <w:rPr>
          <w:rFonts w:ascii="宋体" w:hAnsi="宋体"/>
          <w:szCs w:val="21"/>
        </w:rPr>
      </w:pPr>
    </w:p>
    <w:p w:rsidR="00620018" w:rsidRPr="00925F5D" w:rsidRDefault="00620018" w:rsidP="002951C3">
      <w:pPr>
        <w:ind w:firstLine="420"/>
        <w:rPr>
          <w:rFonts w:ascii="宋体" w:hAnsi="宋体"/>
          <w:szCs w:val="21"/>
        </w:rPr>
      </w:pPr>
    </w:p>
    <w:p w:rsidR="00620018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1946A2" w:rsidRDefault="00925F5D" w:rsidP="00060CBA">
      <w:pPr>
        <w:rPr>
          <w:rFonts w:hint="eastAsia"/>
          <w:szCs w:val="21"/>
        </w:rPr>
      </w:pPr>
      <w:r w:rsidRPr="00925F5D">
        <w:rPr>
          <w:rFonts w:ascii="宋体" w:hAnsi="宋体" w:hint="eastAsia"/>
          <w:kern w:val="0"/>
        </w:rPr>
        <w:t>解答：</w:t>
      </w:r>
      <w:r w:rsidR="00060CBA">
        <w:rPr>
          <w:szCs w:val="21"/>
        </w:rPr>
        <w:t>红花</w:t>
      </w:r>
      <w:r w:rsidR="00060CBA">
        <w:rPr>
          <w:szCs w:val="21"/>
        </w:rPr>
        <w:t>21</w:t>
      </w:r>
      <w:r w:rsidR="00060CBA">
        <w:rPr>
          <w:szCs w:val="21"/>
        </w:rPr>
        <w:t>，黄花</w:t>
      </w:r>
      <w:r w:rsidR="00060CBA">
        <w:rPr>
          <w:szCs w:val="21"/>
        </w:rPr>
        <w:t>7</w:t>
      </w:r>
      <w:r w:rsidR="00060CBA">
        <w:rPr>
          <w:szCs w:val="21"/>
        </w:rPr>
        <w:t>；</w:t>
      </w:r>
    </w:p>
    <w:p w:rsidR="00B16376" w:rsidRDefault="00B16376" w:rsidP="00060CBA">
      <w:pPr>
        <w:rPr>
          <w:szCs w:val="21"/>
        </w:rPr>
      </w:pPr>
    </w:p>
    <w:p w:rsidR="00060CBA" w:rsidRPr="00925F5D" w:rsidRDefault="00060CBA" w:rsidP="00060CBA">
      <w:pPr>
        <w:rPr>
          <w:rFonts w:ascii="宋体" w:hAnsi="宋体"/>
          <w:szCs w:val="21"/>
        </w:rPr>
      </w:pPr>
    </w:p>
    <w:p w:rsidR="002D50E9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2D50E9">
      <w:pPr>
        <w:rPr>
          <w:rFonts w:ascii="宋体" w:hAnsi="宋体"/>
          <w:szCs w:val="21"/>
        </w:rPr>
      </w:pPr>
    </w:p>
    <w:p w:rsidR="00B16376" w:rsidRDefault="00925F5D" w:rsidP="00B16376">
      <w:pPr>
        <w:pStyle w:val="a5"/>
        <w:shd w:val="clear" w:color="auto" w:fill="FFFFFF"/>
        <w:spacing w:line="360" w:lineRule="auto"/>
        <w:rPr>
          <w:rFonts w:hint="eastAsia"/>
          <w:szCs w:val="21"/>
        </w:rPr>
      </w:pPr>
      <w:r w:rsidRPr="00E47784">
        <w:rPr>
          <w:rFonts w:hint="eastAsia"/>
          <w:sz w:val="21"/>
          <w:szCs w:val="21"/>
        </w:rPr>
        <w:t>解答</w:t>
      </w:r>
      <w:r w:rsidR="002D50E9" w:rsidRPr="00E47784">
        <w:rPr>
          <w:rFonts w:hint="eastAsia"/>
          <w:sz w:val="21"/>
          <w:szCs w:val="21"/>
        </w:rPr>
        <w:t>：</w:t>
      </w:r>
      <w:r w:rsidR="00060CBA">
        <w:rPr>
          <w:szCs w:val="21"/>
        </w:rPr>
        <w:t>（8560+440）+（64+36）-（372+628）-（57+43）=8000</w:t>
      </w:r>
      <w:r w:rsidR="00E47784" w:rsidRPr="00925F5D">
        <w:rPr>
          <w:rFonts w:hint="eastAsia"/>
          <w:szCs w:val="21"/>
        </w:rPr>
        <w:t xml:space="preserve"> </w:t>
      </w:r>
    </w:p>
    <w:p w:rsidR="00B16376" w:rsidRDefault="00B16376" w:rsidP="002D50E9">
      <w:pPr>
        <w:rPr>
          <w:rFonts w:ascii="宋体" w:hAnsi="宋体" w:hint="eastAsia"/>
          <w:szCs w:val="21"/>
        </w:rPr>
      </w:pPr>
    </w:p>
    <w:p w:rsidR="00B16376" w:rsidRPr="00B16376" w:rsidRDefault="00B16376" w:rsidP="002D50E9">
      <w:pPr>
        <w:rPr>
          <w:rFonts w:ascii="宋体" w:hAnsi="宋体"/>
          <w:szCs w:val="21"/>
        </w:rPr>
      </w:pPr>
    </w:p>
    <w:p w:rsidR="00024C43" w:rsidRDefault="00024C43" w:rsidP="00024C43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四年级答案：</w:t>
      </w:r>
    </w:p>
    <w:p w:rsidR="00925C79" w:rsidRDefault="00925C79" w:rsidP="007550D7">
      <w:pPr>
        <w:jc w:val="left"/>
        <w:rPr>
          <w:rFonts w:ascii="宋体" w:hAnsi="宋体"/>
          <w:b/>
          <w:szCs w:val="21"/>
        </w:rPr>
      </w:pPr>
    </w:p>
    <w:p w:rsidR="00E47784" w:rsidRDefault="00925C79" w:rsidP="00060CBA">
      <w:pPr>
        <w:rPr>
          <w:rFonts w:hint="eastAsia"/>
          <w:szCs w:val="21"/>
        </w:rPr>
      </w:pPr>
      <w:r w:rsidRPr="00925C79">
        <w:rPr>
          <w:rFonts w:ascii="宋体" w:hAnsi="宋体" w:hint="eastAsia"/>
          <w:szCs w:val="21"/>
        </w:rPr>
        <w:t>解答：</w:t>
      </w:r>
      <w:r w:rsidR="00060CBA">
        <w:rPr>
          <w:szCs w:val="21"/>
        </w:rPr>
        <w:t>2×2×2×2=16</w:t>
      </w:r>
    </w:p>
    <w:p w:rsidR="00B16376" w:rsidRDefault="00B16376" w:rsidP="00060CBA">
      <w:pPr>
        <w:rPr>
          <w:szCs w:val="21"/>
        </w:rPr>
      </w:pPr>
    </w:p>
    <w:p w:rsidR="00060CBA" w:rsidRPr="00E47784" w:rsidRDefault="00060CBA" w:rsidP="00060CBA">
      <w:pPr>
        <w:rPr>
          <w:rFonts w:ascii="宋体" w:hAnsi="宋体"/>
          <w:b/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E47784" w:rsidRPr="00925F5D" w:rsidRDefault="00E47784" w:rsidP="002D50E9">
      <w:pPr>
        <w:jc w:val="left"/>
        <w:rPr>
          <w:rFonts w:ascii="宋体" w:hAnsi="宋体"/>
          <w:b/>
          <w:szCs w:val="21"/>
        </w:rPr>
      </w:pPr>
    </w:p>
    <w:p w:rsidR="00A06C9B" w:rsidRDefault="008927AF" w:rsidP="00E47784">
      <w:pPr>
        <w:jc w:val="left"/>
        <w:rPr>
          <w:rFonts w:hint="eastAsia"/>
          <w:position w:val="-24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="00060CBA" w:rsidRPr="008F23C2">
        <w:rPr>
          <w:position w:val="-24"/>
          <w:szCs w:val="21"/>
        </w:rPr>
        <w:object w:dxaOrig="3600" w:dyaOrig="620">
          <v:shape id="_x0000_i1028" type="#_x0000_t75" style="width:180pt;height:30.75pt" o:ole="">
            <v:imagedata r:id="rId13" o:title=""/>
          </v:shape>
          <o:OLEObject Type="Embed" ProgID="Equation.3" ShapeID="_x0000_i1028" DrawAspect="Content" ObjectID="_1362379598" r:id="rId14"/>
        </w:object>
      </w:r>
    </w:p>
    <w:p w:rsidR="00B16376" w:rsidRDefault="00B16376" w:rsidP="00E47784">
      <w:pPr>
        <w:jc w:val="left"/>
        <w:rPr>
          <w:rFonts w:ascii="宋体" w:hAnsi="宋体" w:cs="宋体"/>
          <w:bCs/>
          <w:color w:val="000000"/>
          <w:kern w:val="0"/>
          <w:szCs w:val="21"/>
        </w:rPr>
      </w:pPr>
    </w:p>
    <w:p w:rsidR="00E47784" w:rsidRPr="00A06C9B" w:rsidRDefault="00E47784" w:rsidP="00E47784">
      <w:pPr>
        <w:jc w:val="left"/>
        <w:rPr>
          <w:rFonts w:ascii="宋体" w:hAnsi="宋体"/>
          <w:szCs w:val="21"/>
        </w:rPr>
      </w:pPr>
    </w:p>
    <w:p w:rsidR="00091DB3" w:rsidRDefault="008927AF" w:rsidP="008927AF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91DB3" w:rsidRPr="00925F5D" w:rsidRDefault="00091DB3" w:rsidP="008927AF">
      <w:pPr>
        <w:jc w:val="left"/>
        <w:rPr>
          <w:rFonts w:ascii="宋体" w:hAnsi="宋体"/>
          <w:b/>
          <w:szCs w:val="21"/>
        </w:rPr>
      </w:pPr>
    </w:p>
    <w:p w:rsidR="0063640F" w:rsidRDefault="00315CB2" w:rsidP="0063640F">
      <w:pPr>
        <w:rPr>
          <w:rStyle w:val="a4"/>
          <w:b w:val="0"/>
          <w:szCs w:val="21"/>
        </w:rPr>
      </w:pPr>
      <w:r>
        <w:rPr>
          <w:rFonts w:ascii="ˎ̥" w:hAnsi="ˎ̥" w:hint="eastAsia"/>
          <w:szCs w:val="21"/>
        </w:rPr>
        <w:t>解答：</w:t>
      </w:r>
    </w:p>
    <w:p w:rsidR="009A3FFD" w:rsidRDefault="0063640F" w:rsidP="0063640F">
      <w:pPr>
        <w:sectPr w:rsidR="009A3FFD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8F23C2">
        <w:rPr>
          <w:position w:val="-24"/>
          <w:szCs w:val="21"/>
        </w:rPr>
        <w:object w:dxaOrig="7020" w:dyaOrig="620">
          <v:shape id="_x0000_i1029" type="#_x0000_t75" style="width:197.25pt;height:17.25pt" o:ole="">
            <v:imagedata r:id="rId15" o:title=""/>
          </v:shape>
          <o:OLEObject Type="Embed" ProgID="Equation.3" ShapeID="_x0000_i1029" DrawAspect="Content" ObjectID="_1362379599" r:id="rId16"/>
        </w:object>
      </w: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315CB2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315CB2" w:rsidSect="000C16A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43A" w:rsidRDefault="00E1443A">
      <w:r>
        <w:separator/>
      </w:r>
    </w:p>
  </w:endnote>
  <w:endnote w:type="continuationSeparator" w:id="0">
    <w:p w:rsidR="00E1443A" w:rsidRDefault="00E14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B16376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43A" w:rsidRDefault="00E1443A">
      <w:r>
        <w:separator/>
      </w:r>
    </w:p>
  </w:footnote>
  <w:footnote w:type="continuationSeparator" w:id="0">
    <w:p w:rsidR="00E1443A" w:rsidRDefault="00E14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9B0C2F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63640F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7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26757"/>
    <w:rsid w:val="00060CBA"/>
    <w:rsid w:val="00091DB3"/>
    <w:rsid w:val="000A2EC5"/>
    <w:rsid w:val="000C16A1"/>
    <w:rsid w:val="001026BF"/>
    <w:rsid w:val="00172A27"/>
    <w:rsid w:val="001946A2"/>
    <w:rsid w:val="001A494F"/>
    <w:rsid w:val="001B3929"/>
    <w:rsid w:val="001C5B15"/>
    <w:rsid w:val="001D48CE"/>
    <w:rsid w:val="001E3204"/>
    <w:rsid w:val="002951C3"/>
    <w:rsid w:val="002B62B9"/>
    <w:rsid w:val="002C7242"/>
    <w:rsid w:val="002D50E9"/>
    <w:rsid w:val="00315CB2"/>
    <w:rsid w:val="00374755"/>
    <w:rsid w:val="00390158"/>
    <w:rsid w:val="003E2A13"/>
    <w:rsid w:val="004214FC"/>
    <w:rsid w:val="00422934"/>
    <w:rsid w:val="00425DFB"/>
    <w:rsid w:val="0047259C"/>
    <w:rsid w:val="00485C5E"/>
    <w:rsid w:val="004C2E24"/>
    <w:rsid w:val="004C5D54"/>
    <w:rsid w:val="004D3C79"/>
    <w:rsid w:val="0058126B"/>
    <w:rsid w:val="00586097"/>
    <w:rsid w:val="005C100C"/>
    <w:rsid w:val="005D45B7"/>
    <w:rsid w:val="005E3C54"/>
    <w:rsid w:val="00600333"/>
    <w:rsid w:val="00620018"/>
    <w:rsid w:val="0063640F"/>
    <w:rsid w:val="0063659B"/>
    <w:rsid w:val="00667A6A"/>
    <w:rsid w:val="006C4B0B"/>
    <w:rsid w:val="006F52A9"/>
    <w:rsid w:val="0073112D"/>
    <w:rsid w:val="007550D7"/>
    <w:rsid w:val="00782FD1"/>
    <w:rsid w:val="007915AF"/>
    <w:rsid w:val="007B2E99"/>
    <w:rsid w:val="007D6488"/>
    <w:rsid w:val="00804305"/>
    <w:rsid w:val="0080685B"/>
    <w:rsid w:val="008927AF"/>
    <w:rsid w:val="008B2730"/>
    <w:rsid w:val="008C04D0"/>
    <w:rsid w:val="008D4497"/>
    <w:rsid w:val="008E175A"/>
    <w:rsid w:val="008F30FB"/>
    <w:rsid w:val="00904760"/>
    <w:rsid w:val="009111D5"/>
    <w:rsid w:val="00922E82"/>
    <w:rsid w:val="00925C79"/>
    <w:rsid w:val="00925F5D"/>
    <w:rsid w:val="009A3FFD"/>
    <w:rsid w:val="009B0C2F"/>
    <w:rsid w:val="009F5C71"/>
    <w:rsid w:val="00A00645"/>
    <w:rsid w:val="00A01BBE"/>
    <w:rsid w:val="00A06C9B"/>
    <w:rsid w:val="00A321C7"/>
    <w:rsid w:val="00A50C12"/>
    <w:rsid w:val="00A52960"/>
    <w:rsid w:val="00AB00E9"/>
    <w:rsid w:val="00B16376"/>
    <w:rsid w:val="00B453F1"/>
    <w:rsid w:val="00BA77A3"/>
    <w:rsid w:val="00BC6869"/>
    <w:rsid w:val="00BD237F"/>
    <w:rsid w:val="00BF5BD0"/>
    <w:rsid w:val="00C074D1"/>
    <w:rsid w:val="00C3549E"/>
    <w:rsid w:val="00C506AE"/>
    <w:rsid w:val="00CB283F"/>
    <w:rsid w:val="00D058AC"/>
    <w:rsid w:val="00DE3FF9"/>
    <w:rsid w:val="00E1443A"/>
    <w:rsid w:val="00E34F5B"/>
    <w:rsid w:val="00E47784"/>
    <w:rsid w:val="00E816CE"/>
    <w:rsid w:val="00EB2CD3"/>
    <w:rsid w:val="00ED31FF"/>
    <w:rsid w:val="00EE2725"/>
    <w:rsid w:val="00F30BD6"/>
    <w:rsid w:val="00F6118B"/>
    <w:rsid w:val="00F620A4"/>
    <w:rsid w:val="00F741EE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6A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16A1"/>
    <w:rPr>
      <w:color w:val="0000FF"/>
      <w:u w:val="single"/>
    </w:rPr>
  </w:style>
  <w:style w:type="character" w:styleId="a4">
    <w:name w:val="Strong"/>
    <w:basedOn w:val="a0"/>
    <w:qFormat/>
    <w:rsid w:val="000C16A1"/>
    <w:rPr>
      <w:b/>
    </w:rPr>
  </w:style>
  <w:style w:type="paragraph" w:styleId="a5">
    <w:name w:val="Normal (Web)"/>
    <w:basedOn w:val="a"/>
    <w:rsid w:val="000C16A1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C16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C1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4214FC"/>
    <w:rPr>
      <w:sz w:val="18"/>
      <w:szCs w:val="18"/>
    </w:rPr>
  </w:style>
  <w:style w:type="character" w:customStyle="1" w:styleId="Char">
    <w:name w:val="批注框文本 Char"/>
    <w:basedOn w:val="a0"/>
    <w:link w:val="a9"/>
    <w:rsid w:val="004214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6</TotalTime>
  <Pages>3</Pages>
  <Words>64</Words>
  <Characters>371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CHINA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5</cp:revision>
  <cp:lastPrinted>1899-12-30T00:00:00Z</cp:lastPrinted>
  <dcterms:created xsi:type="dcterms:W3CDTF">2011-03-09T01:47:00Z</dcterms:created>
  <dcterms:modified xsi:type="dcterms:W3CDTF">2011-03-23T02:00:00Z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