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86097" w:rsidRPr="00925F5D" w:rsidRDefault="007B2E99" w:rsidP="0080685B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</w:rPr>
        <w:t>学而思奥数网天天练（1-6年级）2011年03月28日试题（中难度）</w:t>
      </w:r>
    </w:p>
    <w:p w:rsidR="00586097" w:rsidRPr="00925F5D" w:rsidRDefault="00586097" w:rsidP="00586097">
      <w:pPr>
        <w:rPr>
          <w:rFonts w:ascii="宋体" w:hAnsi="宋体"/>
          <w:b/>
          <w:szCs w:val="21"/>
        </w:rPr>
      </w:pPr>
    </w:p>
    <w:p w:rsidR="00922E82" w:rsidRPr="00925F5D" w:rsidRDefault="00921335" w:rsidP="00586097">
      <w:pPr>
        <w:rPr>
          <w:rFonts w:ascii="宋体" w:hAnsi="宋体"/>
          <w:b/>
          <w:szCs w:val="21"/>
        </w:rPr>
      </w:pPr>
      <w:r w:rsidRPr="00921335"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1" type="#_x0000_t176" style="position:absolute;left:0;text-align:left;margin-left:0;margin-top:0;width:414pt;height:80.55pt;z-index:251653632" filled="f" fillcolor="#ffc">
            <v:fill color2="#76765e" rotate="t"/>
            <v:textbox>
              <w:txbxContent>
                <w:p w:rsidR="00586097" w:rsidRDefault="008F30FB" w:rsidP="00FF34A3">
                  <w:pPr>
                    <w:spacing w:afterLines="50"/>
                    <w:jc w:val="center"/>
                    <w:rPr>
                      <w:rStyle w:val="a4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小学一年级奥数天天练：</w:t>
                  </w:r>
                  <w:r w:rsidR="00060CBA" w:rsidRPr="007B2C82">
                    <w:rPr>
                      <w:rFonts w:ascii="宋体" w:hAnsi="宋体" w:cs="宋体"/>
                      <w:b/>
                      <w:bCs/>
                      <w:kern w:val="0"/>
                    </w:rPr>
                    <w:t>推理问题</w:t>
                  </w:r>
                </w:p>
                <w:p w:rsidR="00586097" w:rsidRPr="000A2EC5" w:rsidRDefault="00060CBA" w:rsidP="00FF34A3">
                  <w:pPr>
                    <w:spacing w:afterLines="50"/>
                    <w:ind w:firstLineChars="200" w:firstLine="420"/>
                    <w:rPr>
                      <w:rStyle w:val="a4"/>
                    </w:rPr>
                  </w:pPr>
                  <w:r w:rsidRPr="007B2C82">
                    <w:rPr>
                      <w:rFonts w:ascii="宋体" w:hAnsi="宋体" w:cs="宋体"/>
                      <w:kern w:val="0"/>
                      <w:szCs w:val="21"/>
                    </w:rPr>
                    <w:t>黑兔、灰兔和白兔三只兔子在赛跑。黑免说：“我跑得不是最快的，但比白兔快。”请你说说，（    ）跑得最快，（   ）跑得最慢。</w:t>
                  </w:r>
                </w:p>
              </w:txbxContent>
            </v:textbox>
          </v:shape>
        </w:pict>
      </w:r>
      <w:r>
        <w:rPr>
          <w:rFonts w:ascii="宋体" w:hAnsi="宋体"/>
          <w:b/>
          <w:szCs w:val="21"/>
        </w:rPr>
      </w:r>
      <w:r>
        <w:rPr>
          <w:rFonts w:ascii="宋体" w:hAnsi="宋体"/>
          <w:b/>
          <w:szCs w:val="21"/>
        </w:rPr>
        <w:pict>
          <v:group id="_x0000_s1039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0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422934" w:rsidRDefault="00422934" w:rsidP="00586097">
      <w:pPr>
        <w:rPr>
          <w:rFonts w:ascii="宋体" w:hAnsi="宋体"/>
          <w:b/>
          <w:color w:val="333333"/>
          <w:szCs w:val="21"/>
        </w:rPr>
      </w:pPr>
    </w:p>
    <w:p w:rsidR="00586097" w:rsidRPr="00925F5D" w:rsidRDefault="00586097" w:rsidP="00586097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586097" w:rsidRPr="00925F5D" w:rsidRDefault="00586097" w:rsidP="00FF34A3">
      <w:pPr>
        <w:spacing w:afterLines="50"/>
        <w:jc w:val="left"/>
        <w:rPr>
          <w:rFonts w:ascii="宋体" w:hAnsi="宋体"/>
          <w:b/>
          <w:szCs w:val="21"/>
        </w:rPr>
      </w:pPr>
    </w:p>
    <w:p w:rsidR="007915AF" w:rsidRPr="00925F5D" w:rsidRDefault="007915AF" w:rsidP="00FF34A3">
      <w:pPr>
        <w:spacing w:afterLines="50"/>
        <w:jc w:val="left"/>
        <w:rPr>
          <w:rFonts w:ascii="宋体" w:hAnsi="宋体"/>
          <w:b/>
          <w:szCs w:val="21"/>
        </w:rPr>
      </w:pPr>
    </w:p>
    <w:p w:rsidR="001946A2" w:rsidRPr="00925F5D" w:rsidRDefault="001946A2">
      <w:pPr>
        <w:rPr>
          <w:rFonts w:ascii="宋体" w:hAnsi="宋体"/>
          <w:color w:val="333333"/>
          <w:szCs w:val="21"/>
        </w:rPr>
      </w:pPr>
    </w:p>
    <w:p w:rsidR="00A52960" w:rsidRPr="00925F5D" w:rsidRDefault="00A52960" w:rsidP="00A52960">
      <w:pPr>
        <w:rPr>
          <w:rFonts w:ascii="宋体" w:hAnsi="宋体"/>
          <w:color w:val="333333"/>
          <w:szCs w:val="21"/>
        </w:rPr>
      </w:pPr>
    </w:p>
    <w:p w:rsidR="00F741EE" w:rsidRPr="00CB283F" w:rsidRDefault="00921335" w:rsidP="00A52960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44" type="#_x0000_t176" style="position:absolute;left:0;text-align:left;margin-left:0;margin-top:.05pt;width:414pt;height:80.5pt;z-index:251654656" filled="f" fillcolor="#ffc">
            <v:fill color2="#76765e" rotate="t"/>
            <v:textbox>
              <w:txbxContent>
                <w:p w:rsidR="00A52960" w:rsidRDefault="008F30FB" w:rsidP="00FF34A3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060CBA" w:rsidRPr="007B2C82">
                    <w:rPr>
                      <w:rFonts w:ascii="宋体" w:hAnsi="宋体" w:cs="宋体"/>
                      <w:b/>
                      <w:bCs/>
                      <w:kern w:val="0"/>
                    </w:rPr>
                    <w:t>倍数问题</w:t>
                  </w:r>
                </w:p>
                <w:p w:rsidR="00A52960" w:rsidRPr="00374755" w:rsidRDefault="00060CBA" w:rsidP="00060CBA">
                  <w:pPr>
                    <w:ind w:firstLineChars="202" w:firstLine="424"/>
                    <w:rPr>
                      <w:szCs w:val="21"/>
                    </w:rPr>
                  </w:pPr>
                  <w:r w:rsidRPr="007B2C82">
                    <w:rPr>
                      <w:rFonts w:ascii="宋体" w:hAnsi="宋体" w:cs="宋体"/>
                      <w:kern w:val="0"/>
                      <w:szCs w:val="21"/>
                    </w:rPr>
                    <w:t>红花比黄花多14朵，红花朵数是黄花的3倍。红花和黄花各有多少朵？</w:t>
                  </w:r>
                  <w:r w:rsidRPr="007B2C82">
                    <w:rPr>
                      <w:rFonts w:ascii="宋体" w:hAnsi="宋体" w:cs="宋体"/>
                      <w:kern w:val="0"/>
                      <w:szCs w:val="21"/>
                    </w:rPr>
                    <w:br/>
                  </w:r>
                </w:p>
              </w:txbxContent>
            </v:textbox>
          </v:shape>
        </w:pict>
      </w:r>
      <w:r w:rsidRPr="00921335">
        <w:rPr>
          <w:rFonts w:ascii="宋体" w:hAnsi="宋体"/>
          <w:b/>
          <w:szCs w:val="21"/>
        </w:rPr>
      </w:r>
      <w:r w:rsidRPr="00921335">
        <w:rPr>
          <w:rFonts w:ascii="宋体" w:hAnsi="宋体"/>
          <w:b/>
          <w:szCs w:val="21"/>
        </w:rPr>
        <w:pict>
          <v:group id="_x0000_s1042" style="width:414pt;height:79.2pt;mso-position-horizontal-relative:char;mso-position-vertical-relative:line" coordsize="7200,1222">
            <o:lock v:ext="edit" aspectratio="t" text="t"/>
            <v:shape id="_x0000_s1043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A52960" w:rsidRPr="00925F5D" w:rsidRDefault="00A52960" w:rsidP="00A52960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 w:rsidR="00B16376">
        <w:rPr>
          <w:rFonts w:ascii="宋体" w:hAnsi="宋体" w:hint="eastAsia"/>
          <w:b/>
          <w:color w:val="333333"/>
          <w:szCs w:val="21"/>
        </w:rPr>
        <w:t>:</w:t>
      </w:r>
    </w:p>
    <w:p w:rsidR="00A52960" w:rsidRDefault="00A52960" w:rsidP="00FF34A3">
      <w:pPr>
        <w:spacing w:afterLines="50"/>
        <w:rPr>
          <w:rFonts w:ascii="宋体" w:hAnsi="宋体"/>
          <w:b/>
          <w:szCs w:val="21"/>
          <w:u w:val="single"/>
        </w:rPr>
      </w:pPr>
    </w:p>
    <w:p w:rsidR="00B16376" w:rsidRDefault="00B16376" w:rsidP="00FF34A3">
      <w:pPr>
        <w:spacing w:afterLines="50"/>
        <w:rPr>
          <w:rFonts w:ascii="宋体" w:hAnsi="宋体"/>
          <w:b/>
          <w:szCs w:val="21"/>
          <w:u w:val="single"/>
        </w:rPr>
      </w:pPr>
    </w:p>
    <w:p w:rsidR="00B16376" w:rsidRPr="00925F5D" w:rsidRDefault="00B16376" w:rsidP="00FF34A3">
      <w:pPr>
        <w:spacing w:afterLines="50"/>
        <w:rPr>
          <w:rFonts w:ascii="宋体" w:hAnsi="宋体"/>
          <w:b/>
          <w:szCs w:val="21"/>
          <w:u w:val="single"/>
        </w:rPr>
      </w:pPr>
    </w:p>
    <w:p w:rsidR="001946A2" w:rsidRDefault="001946A2">
      <w:pPr>
        <w:rPr>
          <w:rFonts w:ascii="宋体" w:hAnsi="宋体"/>
          <w:color w:val="333333"/>
          <w:szCs w:val="21"/>
        </w:rPr>
      </w:pPr>
    </w:p>
    <w:p w:rsidR="00F741EE" w:rsidRPr="00925F5D" w:rsidRDefault="00921335">
      <w:pPr>
        <w:rPr>
          <w:rFonts w:ascii="宋体" w:hAnsi="宋体"/>
          <w:color w:val="333333"/>
          <w:szCs w:val="21"/>
        </w:rPr>
      </w:pPr>
      <w:r w:rsidRPr="00921335">
        <w:rPr>
          <w:rFonts w:ascii="宋体" w:hAnsi="宋体"/>
          <w:szCs w:val="21"/>
        </w:rPr>
        <w:pict>
          <v:shape id="_x0000_s1045" type="#_x0000_t176" style="position:absolute;left:0;text-align:left;margin-left:0;margin-top:-.3pt;width:414pt;height:77.4pt;z-index:251655680">
            <v:textbox>
              <w:txbxContent>
                <w:p w:rsidR="002D50E9" w:rsidRDefault="008F30FB" w:rsidP="00FF34A3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060CBA" w:rsidRPr="007B2C82"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</w:rPr>
                    <w:t>计算</w:t>
                  </w:r>
                </w:p>
                <w:p w:rsidR="00BD237F" w:rsidRPr="00E47784" w:rsidRDefault="0063640F" w:rsidP="00060CBA">
                  <w:pPr>
                    <w:ind w:firstLineChars="202" w:firstLine="426"/>
                    <w:rPr>
                      <w:szCs w:val="21"/>
                    </w:rPr>
                  </w:pPr>
                  <w:r>
                    <w:rPr>
                      <w:rFonts w:ascii="宋体" w:hAnsi="宋体" w:cs="宋体"/>
                      <w:b/>
                      <w:bCs/>
                      <w:noProof/>
                      <w:color w:val="FF8C00"/>
                      <w:kern w:val="0"/>
                      <w:szCs w:val="21"/>
                    </w:rPr>
                    <w:drawing>
                      <wp:inline distT="0" distB="0" distL="0" distR="0">
                        <wp:extent cx="3390900" cy="266700"/>
                        <wp:effectExtent l="0" t="0" r="0" b="0"/>
                        <wp:docPr id="9" name="图片 9" descr="093229_4c56202d3469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093229_4c56202d3469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9090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D50E9" w:rsidRPr="00925F5D" w:rsidRDefault="002D50E9" w:rsidP="00FF34A3">
      <w:pPr>
        <w:spacing w:afterLines="50"/>
        <w:rPr>
          <w:rFonts w:ascii="宋体" w:hAnsi="宋体"/>
          <w:b/>
          <w:szCs w:val="21"/>
          <w:u w:val="single"/>
        </w:rPr>
      </w:pPr>
    </w:p>
    <w:p w:rsidR="002D50E9" w:rsidRPr="00925F5D" w:rsidRDefault="002D50E9" w:rsidP="002D50E9">
      <w:pPr>
        <w:rPr>
          <w:rFonts w:ascii="宋体" w:hAnsi="宋体"/>
          <w:b/>
          <w:szCs w:val="21"/>
        </w:rPr>
      </w:pPr>
    </w:p>
    <w:p w:rsidR="00BD237F" w:rsidRDefault="00BD237F" w:rsidP="002D50E9">
      <w:pPr>
        <w:rPr>
          <w:rFonts w:ascii="宋体" w:hAnsi="宋体"/>
          <w:b/>
          <w:szCs w:val="21"/>
        </w:rPr>
      </w:pPr>
    </w:p>
    <w:p w:rsidR="00BD237F" w:rsidRDefault="00BD237F" w:rsidP="002D50E9">
      <w:pPr>
        <w:rPr>
          <w:rFonts w:ascii="宋体" w:hAnsi="宋体"/>
          <w:b/>
          <w:szCs w:val="21"/>
        </w:rPr>
      </w:pPr>
    </w:p>
    <w:p w:rsidR="002D50E9" w:rsidRPr="00925F5D" w:rsidRDefault="002D50E9" w:rsidP="002D50E9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2D50E9" w:rsidRPr="00925F5D" w:rsidRDefault="002D50E9" w:rsidP="00FF34A3">
      <w:pPr>
        <w:spacing w:afterLines="50"/>
        <w:jc w:val="left"/>
        <w:rPr>
          <w:rFonts w:ascii="宋体" w:hAnsi="宋体"/>
          <w:b/>
          <w:szCs w:val="21"/>
        </w:rPr>
      </w:pPr>
    </w:p>
    <w:p w:rsidR="007B2E99" w:rsidRDefault="007B2E99">
      <w:pPr>
        <w:widowControl/>
        <w:jc w:val="left"/>
        <w:rPr>
          <w:rFonts w:ascii="宋体" w:hAnsi="宋体"/>
          <w:b/>
          <w:szCs w:val="21"/>
          <w:u w:val="single"/>
        </w:rPr>
      </w:pPr>
    </w:p>
    <w:p w:rsidR="001D48CE" w:rsidRPr="00925F5D" w:rsidRDefault="001D48CE" w:rsidP="00FF34A3">
      <w:pPr>
        <w:spacing w:afterLines="50"/>
        <w:rPr>
          <w:rFonts w:ascii="宋体" w:hAnsi="宋体"/>
          <w:b/>
          <w:szCs w:val="21"/>
          <w:u w:val="single"/>
        </w:rPr>
      </w:pPr>
    </w:p>
    <w:p w:rsidR="001D48CE" w:rsidRPr="00925F5D" w:rsidRDefault="00921335" w:rsidP="00FF34A3">
      <w:pPr>
        <w:spacing w:afterLines="50"/>
        <w:rPr>
          <w:rFonts w:ascii="宋体" w:hAnsi="宋体"/>
          <w:color w:val="333333"/>
          <w:szCs w:val="21"/>
        </w:rPr>
      </w:pPr>
      <w:r w:rsidRPr="00921335">
        <w:rPr>
          <w:rFonts w:ascii="宋体" w:hAnsi="宋体"/>
          <w:b/>
          <w:szCs w:val="21"/>
        </w:rPr>
      </w:r>
      <w:r w:rsidRPr="00921335">
        <w:rPr>
          <w:rFonts w:ascii="宋体" w:hAnsi="宋体"/>
          <w:b/>
          <w:szCs w:val="21"/>
        </w:rPr>
        <w:pict>
          <v:group id="_x0000_s1052" style="width:414pt;height:70.2pt;mso-position-horizontal-relative:char;mso-position-vertical-relative:line" coordsize="7200,1222">
            <o:lock v:ext="edit" aspectratio="t" text="t"/>
            <v:shape id="_x0000_s1053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060CBA" w:rsidRDefault="00060CBA" w:rsidP="00FF34A3">
      <w:pPr>
        <w:spacing w:afterLines="50"/>
        <w:rPr>
          <w:rFonts w:ascii="宋体" w:hAnsi="宋体"/>
          <w:b/>
          <w:color w:val="333333"/>
          <w:szCs w:val="21"/>
        </w:rPr>
      </w:pPr>
    </w:p>
    <w:p w:rsidR="00B16376" w:rsidRDefault="00B16376" w:rsidP="00FF34A3">
      <w:pPr>
        <w:spacing w:afterLines="50"/>
        <w:rPr>
          <w:rFonts w:ascii="宋体" w:hAnsi="宋体"/>
          <w:b/>
          <w:color w:val="333333"/>
          <w:szCs w:val="21"/>
        </w:rPr>
      </w:pPr>
    </w:p>
    <w:p w:rsidR="00B16376" w:rsidRDefault="00921335" w:rsidP="00FF34A3">
      <w:pPr>
        <w:spacing w:afterLines="50"/>
        <w:rPr>
          <w:rFonts w:ascii="宋体" w:hAnsi="宋体"/>
          <w:b/>
          <w:color w:val="333333"/>
          <w:szCs w:val="21"/>
        </w:rPr>
      </w:pPr>
      <w:r w:rsidRPr="00921335">
        <w:rPr>
          <w:rFonts w:ascii="宋体" w:hAnsi="宋体"/>
          <w:color w:val="333333"/>
          <w:szCs w:val="21"/>
        </w:rPr>
        <w:pict>
          <v:shape id="_x0000_s1054" type="#_x0000_t176" style="position:absolute;left:0;text-align:left;margin-left:0;margin-top:5pt;width:414pt;height:179.75pt;z-index:251658752" filled="f" fillcolor="#ffc">
            <v:fill color2="#76765e" rotate="t"/>
            <v:textbox>
              <w:txbxContent>
                <w:p w:rsidR="001D48CE" w:rsidRPr="00804305" w:rsidRDefault="00804305" w:rsidP="00FF34A3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四年级奥数天天练</w:t>
                  </w:r>
                  <w:r w:rsidR="001D48CE" w:rsidRPr="00E578B7">
                    <w:rPr>
                      <w:rFonts w:hint="eastAsia"/>
                      <w:b/>
                      <w:szCs w:val="21"/>
                    </w:rPr>
                    <w:t>：</w:t>
                  </w:r>
                  <w:r w:rsidR="00060CBA" w:rsidRPr="007B2C82">
                    <w:rPr>
                      <w:rFonts w:ascii="宋体" w:hAnsi="宋体" w:cs="宋体"/>
                      <w:b/>
                      <w:bCs/>
                      <w:kern w:val="0"/>
                    </w:rPr>
                    <w:t>加乘原理</w:t>
                  </w:r>
                </w:p>
                <w:p w:rsidR="001D48CE" w:rsidRPr="00C074D1" w:rsidRDefault="00060CBA" w:rsidP="00060CBA">
                  <w:pPr>
                    <w:ind w:firstLineChars="250" w:firstLine="525"/>
                    <w:rPr>
                      <w:rStyle w:val="a4"/>
                      <w:rFonts w:ascii="宋体" w:hAnsi="宋体"/>
                      <w:color w:val="333333"/>
                      <w:szCs w:val="21"/>
                    </w:rPr>
                  </w:pPr>
                  <w:r w:rsidRPr="007B2C82">
                    <w:rPr>
                      <w:rFonts w:ascii="宋体" w:hAnsi="宋体" w:cs="宋体"/>
                      <w:kern w:val="0"/>
                      <w:szCs w:val="21"/>
                    </w:rPr>
                    <w:t>在下图中，从“我”字开始，每次向下移动到一个相邻的字可以读出“我爱学奥数”。那么共有多少种不同的读法？</w:t>
                  </w:r>
                  <w:r w:rsidRPr="007B2C82">
                    <w:rPr>
                      <w:rFonts w:ascii="宋体" w:hAnsi="宋体" w:cs="宋体"/>
                      <w:kern w:val="0"/>
                      <w:szCs w:val="21"/>
                    </w:rPr>
                    <w:br/>
                  </w:r>
                  <w:r w:rsidR="0063640F">
                    <w:rPr>
                      <w:rFonts w:ascii="宋体" w:hAnsi="宋体" w:cs="宋体"/>
                      <w:b/>
                      <w:bCs/>
                      <w:noProof/>
                      <w:kern w:val="0"/>
                      <w:szCs w:val="21"/>
                    </w:rPr>
                    <w:drawing>
                      <wp:inline distT="0" distB="0" distL="0" distR="0">
                        <wp:extent cx="2790825" cy="1181100"/>
                        <wp:effectExtent l="0" t="0" r="0" b="0"/>
                        <wp:docPr id="11" name="图片 11" descr="093349_4c56207d1d3d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093349_4c56207d1d3d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0825" cy="1181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B2C82">
                    <w:rPr>
                      <w:rFonts w:ascii="宋体" w:hAnsi="宋体" w:cs="宋体"/>
                      <w:b/>
                      <w:bCs/>
                      <w:kern w:val="0"/>
                      <w:szCs w:val="21"/>
                    </w:rPr>
                    <w:br/>
                  </w:r>
                </w:p>
              </w:txbxContent>
            </v:textbox>
          </v:shape>
        </w:pict>
      </w:r>
    </w:p>
    <w:p w:rsidR="00B16376" w:rsidRDefault="00B16376" w:rsidP="00FF34A3">
      <w:pPr>
        <w:spacing w:afterLines="50"/>
        <w:rPr>
          <w:rFonts w:ascii="宋体" w:hAnsi="宋体"/>
          <w:b/>
          <w:color w:val="333333"/>
          <w:szCs w:val="21"/>
        </w:rPr>
      </w:pPr>
    </w:p>
    <w:p w:rsidR="00B16376" w:rsidRDefault="00B16376" w:rsidP="00FF34A3">
      <w:pPr>
        <w:spacing w:afterLines="50"/>
        <w:rPr>
          <w:rFonts w:ascii="宋体" w:hAnsi="宋体"/>
          <w:b/>
          <w:color w:val="333333"/>
          <w:szCs w:val="21"/>
        </w:rPr>
      </w:pPr>
    </w:p>
    <w:p w:rsidR="00B16376" w:rsidRDefault="00B16376" w:rsidP="00FF34A3">
      <w:pPr>
        <w:spacing w:afterLines="50"/>
        <w:rPr>
          <w:rFonts w:ascii="宋体" w:hAnsi="宋体"/>
          <w:b/>
          <w:color w:val="333333"/>
          <w:szCs w:val="21"/>
        </w:rPr>
      </w:pPr>
    </w:p>
    <w:p w:rsidR="00B16376" w:rsidRDefault="00B16376" w:rsidP="00FF34A3">
      <w:pPr>
        <w:spacing w:afterLines="50"/>
        <w:rPr>
          <w:rFonts w:ascii="宋体" w:hAnsi="宋体"/>
          <w:b/>
          <w:color w:val="333333"/>
          <w:szCs w:val="21"/>
        </w:rPr>
      </w:pPr>
    </w:p>
    <w:p w:rsidR="00B16376" w:rsidRDefault="00B16376" w:rsidP="00FF34A3">
      <w:pPr>
        <w:spacing w:afterLines="50"/>
        <w:rPr>
          <w:rFonts w:ascii="宋体" w:hAnsi="宋体"/>
          <w:b/>
          <w:color w:val="333333"/>
          <w:szCs w:val="21"/>
        </w:rPr>
      </w:pPr>
    </w:p>
    <w:p w:rsidR="00B16376" w:rsidRDefault="00B16376" w:rsidP="00FF34A3">
      <w:pPr>
        <w:spacing w:afterLines="50"/>
        <w:rPr>
          <w:rFonts w:ascii="宋体" w:hAnsi="宋体"/>
          <w:b/>
          <w:color w:val="333333"/>
          <w:szCs w:val="21"/>
        </w:rPr>
      </w:pPr>
    </w:p>
    <w:p w:rsidR="00B16376" w:rsidRDefault="00B16376" w:rsidP="00FF34A3">
      <w:pPr>
        <w:spacing w:afterLines="50"/>
        <w:rPr>
          <w:rFonts w:ascii="宋体" w:hAnsi="宋体"/>
          <w:b/>
          <w:color w:val="333333"/>
          <w:szCs w:val="21"/>
        </w:rPr>
      </w:pPr>
    </w:p>
    <w:p w:rsidR="00B16376" w:rsidRDefault="00B16376" w:rsidP="00FF34A3">
      <w:pPr>
        <w:spacing w:afterLines="50"/>
        <w:rPr>
          <w:rFonts w:ascii="宋体" w:hAnsi="宋体"/>
          <w:b/>
          <w:color w:val="333333"/>
          <w:szCs w:val="21"/>
        </w:rPr>
      </w:pPr>
    </w:p>
    <w:p w:rsidR="007915AF" w:rsidRPr="00B16376" w:rsidRDefault="001D48CE" w:rsidP="00FF34A3">
      <w:pPr>
        <w:spacing w:afterLines="50"/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1946A2" w:rsidRPr="00925F5D" w:rsidRDefault="001946A2">
      <w:pPr>
        <w:rPr>
          <w:rFonts w:ascii="宋体" w:hAnsi="宋体"/>
          <w:b/>
          <w:szCs w:val="21"/>
        </w:rPr>
      </w:pPr>
    </w:p>
    <w:p w:rsidR="007915AF" w:rsidRPr="00925F5D" w:rsidRDefault="007915AF">
      <w:pPr>
        <w:rPr>
          <w:rFonts w:ascii="宋体" w:hAnsi="宋体"/>
          <w:b/>
          <w:szCs w:val="21"/>
        </w:rPr>
      </w:pPr>
    </w:p>
    <w:p w:rsidR="007915AF" w:rsidRPr="00925F5D" w:rsidRDefault="00921335" w:rsidP="00FF34A3">
      <w:pPr>
        <w:spacing w:afterLines="50"/>
        <w:rPr>
          <w:rFonts w:ascii="宋体" w:hAnsi="宋体"/>
          <w:b/>
          <w:szCs w:val="21"/>
          <w:u w:val="single"/>
        </w:rPr>
      </w:pPr>
      <w:r w:rsidRPr="00921335">
        <w:rPr>
          <w:rFonts w:ascii="宋体" w:hAnsi="宋体"/>
          <w:szCs w:val="21"/>
        </w:rPr>
        <w:pict>
          <v:shape id="_x0000_s1047" type="#_x0000_t176" style="position:absolute;left:0;text-align:left;margin-left:0;margin-top:11.6pt;width:414pt;height:84.4pt;z-index:251656704">
            <v:textbox>
              <w:txbxContent>
                <w:p w:rsidR="007915AF" w:rsidRDefault="007915AF" w:rsidP="00FF34A3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060CBA" w:rsidRPr="007B2C82"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</w:rPr>
                    <w:t>计算</w:t>
                  </w:r>
                </w:p>
                <w:p w:rsidR="007915AF" w:rsidRPr="00E47784" w:rsidRDefault="0063640F" w:rsidP="00FF34A3">
                  <w:pPr>
                    <w:spacing w:beforeLines="50" w:afterLines="50"/>
                    <w:ind w:firstLineChars="200" w:firstLine="422"/>
                    <w:rPr>
                      <w:rFonts w:ascii="宋体" w:hAnsi="宋体"/>
                      <w:color w:val="333333"/>
                    </w:rPr>
                  </w:pPr>
                  <w:r>
                    <w:rPr>
                      <w:rFonts w:ascii="宋体" w:hAnsi="宋体" w:cs="宋体"/>
                      <w:b/>
                      <w:bCs/>
                      <w:noProof/>
                      <w:color w:val="FF8C00"/>
                      <w:kern w:val="0"/>
                      <w:szCs w:val="21"/>
                    </w:rPr>
                    <w:drawing>
                      <wp:inline distT="0" distB="0" distL="0" distR="0">
                        <wp:extent cx="1638300" cy="228600"/>
                        <wp:effectExtent l="0" t="0" r="0" b="0"/>
                        <wp:docPr id="14" name="图片 14" descr="093429_4c5620a546c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093429_4c5620a546c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83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E47784" w:rsidRDefault="00E47784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7915AF" w:rsidRPr="00925F5D" w:rsidRDefault="007915AF" w:rsidP="00FF34A3">
      <w:pPr>
        <w:spacing w:afterLines="50"/>
        <w:jc w:val="left"/>
        <w:rPr>
          <w:rFonts w:ascii="宋体" w:hAnsi="宋体"/>
          <w:b/>
          <w:szCs w:val="21"/>
        </w:rPr>
      </w:pPr>
    </w:p>
    <w:p w:rsidR="001D48CE" w:rsidRPr="00925F5D" w:rsidRDefault="001D48CE" w:rsidP="00FF34A3">
      <w:pPr>
        <w:spacing w:afterLines="50"/>
        <w:jc w:val="left"/>
        <w:rPr>
          <w:rFonts w:ascii="宋体" w:hAnsi="宋体"/>
          <w:b/>
          <w:szCs w:val="21"/>
        </w:rPr>
      </w:pPr>
    </w:p>
    <w:p w:rsidR="007915AF" w:rsidRPr="00925F5D" w:rsidRDefault="007915AF">
      <w:pPr>
        <w:rPr>
          <w:rFonts w:ascii="宋体" w:hAnsi="宋体"/>
          <w:b/>
          <w:szCs w:val="21"/>
        </w:rPr>
      </w:pPr>
    </w:p>
    <w:p w:rsidR="007915AF" w:rsidRPr="00925F5D" w:rsidRDefault="00921335" w:rsidP="00FF34A3">
      <w:pPr>
        <w:spacing w:afterLines="50"/>
        <w:rPr>
          <w:rFonts w:ascii="宋体" w:hAnsi="宋体"/>
          <w:b/>
          <w:szCs w:val="21"/>
          <w:u w:val="single"/>
        </w:rPr>
      </w:pPr>
      <w:r w:rsidRPr="00921335">
        <w:rPr>
          <w:rFonts w:ascii="宋体" w:hAnsi="宋体"/>
          <w:szCs w:val="21"/>
        </w:rPr>
        <w:pict>
          <v:shape id="_x0000_s1048" type="#_x0000_t176" style="position:absolute;left:0;text-align:left;margin-left:0;margin-top:11.6pt;width:414pt;height:131.65pt;z-index:251657728">
            <v:textbox>
              <w:txbxContent>
                <w:p w:rsidR="007915AF" w:rsidRDefault="007915AF" w:rsidP="00FF34A3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六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060CBA" w:rsidRPr="007B2C82">
                    <w:rPr>
                      <w:rFonts w:ascii="宋体" w:hAnsi="宋体" w:cs="宋体"/>
                      <w:b/>
                      <w:bCs/>
                      <w:kern w:val="0"/>
                    </w:rPr>
                    <w:t>裂项</w:t>
                  </w:r>
                </w:p>
                <w:p w:rsidR="007915AF" w:rsidRPr="00C506AE" w:rsidRDefault="0063640F" w:rsidP="00FF34A3">
                  <w:pPr>
                    <w:spacing w:beforeLines="50" w:afterLines="50"/>
                    <w:ind w:leftChars="-69" w:left="-4" w:hangingChars="67" w:hanging="141"/>
                    <w:rPr>
                      <w:color w:val="333333"/>
                    </w:rPr>
                  </w:pPr>
                  <w:r>
                    <w:rPr>
                      <w:rFonts w:ascii="宋体" w:hAnsi="宋体" w:cs="宋体"/>
                      <w:b/>
                      <w:bCs/>
                      <w:noProof/>
                      <w:kern w:val="0"/>
                      <w:szCs w:val="21"/>
                    </w:rPr>
                    <w:drawing>
                      <wp:inline distT="0" distB="0" distL="0" distR="0">
                        <wp:extent cx="3495675" cy="400050"/>
                        <wp:effectExtent l="19050" t="0" r="0" b="0"/>
                        <wp:docPr id="17" name="图片 17" descr="093539_4c5620eb1372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093539_4c5620eb1372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956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1E3204" w:rsidRPr="00925F5D" w:rsidRDefault="001E3204" w:rsidP="007915AF">
      <w:pPr>
        <w:rPr>
          <w:rFonts w:ascii="宋体" w:hAnsi="宋体"/>
          <w:b/>
          <w:szCs w:val="21"/>
        </w:rPr>
      </w:pPr>
    </w:p>
    <w:p w:rsidR="001E3204" w:rsidRPr="00925F5D" w:rsidRDefault="001E3204" w:rsidP="007915AF">
      <w:pPr>
        <w:rPr>
          <w:rFonts w:ascii="宋体" w:hAnsi="宋体"/>
          <w:b/>
          <w:szCs w:val="21"/>
        </w:rPr>
      </w:pPr>
    </w:p>
    <w:p w:rsidR="00E47784" w:rsidRDefault="00E47784" w:rsidP="007915AF">
      <w:pPr>
        <w:rPr>
          <w:rFonts w:ascii="宋体" w:hAnsi="宋体"/>
          <w:b/>
          <w:szCs w:val="21"/>
        </w:rPr>
      </w:pPr>
    </w:p>
    <w:p w:rsidR="00E47784" w:rsidRDefault="00E47784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7915AF" w:rsidRPr="00925F5D" w:rsidRDefault="007915AF" w:rsidP="00FF34A3">
      <w:pPr>
        <w:spacing w:afterLines="50"/>
        <w:jc w:val="left"/>
        <w:rPr>
          <w:rFonts w:ascii="宋体" w:hAnsi="宋体"/>
          <w:b/>
          <w:szCs w:val="21"/>
        </w:rPr>
      </w:pPr>
    </w:p>
    <w:p w:rsidR="00FF34A3" w:rsidRDefault="00FF34A3" w:rsidP="001B3929">
      <w:pPr>
        <w:jc w:val="center"/>
        <w:rPr>
          <w:rFonts w:ascii="宋体" w:hAnsi="宋体"/>
          <w:b/>
          <w:szCs w:val="21"/>
        </w:rPr>
        <w:sectPr w:rsidR="00FF34A3">
          <w:headerReference w:type="default" r:id="rId11"/>
          <w:footerReference w:type="default" r:id="rId12"/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1946A2" w:rsidRDefault="001B3929" w:rsidP="001B3929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学而思奥数网天天练（1-6年级）20</w:t>
      </w:r>
      <w:r w:rsidR="00B16376">
        <w:rPr>
          <w:rFonts w:ascii="宋体" w:hAnsi="宋体" w:hint="eastAsia"/>
          <w:b/>
          <w:szCs w:val="21"/>
        </w:rPr>
        <w:t>11</w:t>
      </w:r>
      <w:r w:rsidRPr="00925F5D">
        <w:rPr>
          <w:rFonts w:ascii="宋体" w:hAnsi="宋体" w:hint="eastAsia"/>
          <w:b/>
          <w:szCs w:val="21"/>
        </w:rPr>
        <w:t>年03月</w:t>
      </w:r>
      <w:r w:rsidR="00B16376">
        <w:rPr>
          <w:rFonts w:ascii="宋体" w:hAnsi="宋体" w:hint="eastAsia"/>
          <w:b/>
          <w:szCs w:val="21"/>
        </w:rPr>
        <w:t>28</w:t>
      </w:r>
      <w:r w:rsidRPr="00925F5D">
        <w:rPr>
          <w:rFonts w:ascii="宋体" w:hAnsi="宋体" w:hint="eastAsia"/>
          <w:b/>
          <w:szCs w:val="21"/>
        </w:rPr>
        <w:t>日</w:t>
      </w:r>
      <w:r w:rsidR="001946A2" w:rsidRPr="00925F5D">
        <w:rPr>
          <w:rFonts w:ascii="宋体" w:hAnsi="宋体" w:hint="eastAsia"/>
          <w:b/>
          <w:szCs w:val="21"/>
        </w:rPr>
        <w:t>答案</w:t>
      </w:r>
      <w:r w:rsidR="000106BE">
        <w:rPr>
          <w:rFonts w:ascii="宋体" w:hAnsi="宋体" w:hint="eastAsia"/>
          <w:b/>
          <w:szCs w:val="21"/>
        </w:rPr>
        <w:t>（高难度）</w:t>
      </w:r>
    </w:p>
    <w:p w:rsidR="009A3FFD" w:rsidRDefault="009A3FFD" w:rsidP="001B3929">
      <w:pPr>
        <w:jc w:val="center"/>
        <w:rPr>
          <w:rFonts w:ascii="宋体" w:hAnsi="宋体"/>
          <w:b/>
          <w:szCs w:val="21"/>
        </w:rPr>
        <w:sectPr w:rsidR="009A3FFD" w:rsidSect="00FF34A3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C4B0B" w:rsidRPr="00925F5D" w:rsidRDefault="006C4B0B" w:rsidP="001B3929">
      <w:pPr>
        <w:jc w:val="center"/>
        <w:rPr>
          <w:rFonts w:ascii="宋体" w:hAnsi="宋体"/>
          <w:b/>
          <w:szCs w:val="21"/>
        </w:rPr>
      </w:pPr>
    </w:p>
    <w:p w:rsidR="00FC01DD" w:rsidRDefault="00FC01DD" w:rsidP="002951C3">
      <w:pPr>
        <w:rPr>
          <w:rFonts w:ascii="宋体" w:hAnsi="宋体"/>
          <w:b/>
          <w:szCs w:val="21"/>
        </w:rPr>
        <w:sectPr w:rsidR="00FC01DD" w:rsidSect="00FF34A3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951C3" w:rsidRDefault="008F30FB" w:rsidP="002951C3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</w:t>
      </w:r>
      <w:r w:rsidR="002951C3" w:rsidRPr="00925F5D">
        <w:rPr>
          <w:rFonts w:ascii="宋体" w:hAnsi="宋体" w:hint="eastAsia"/>
          <w:b/>
          <w:szCs w:val="21"/>
        </w:rPr>
        <w:t>答案</w:t>
      </w:r>
      <w:r w:rsidR="002951C3" w:rsidRPr="00925F5D">
        <w:rPr>
          <w:rFonts w:ascii="宋体" w:hAnsi="宋体" w:hint="eastAsia"/>
          <w:szCs w:val="21"/>
        </w:rPr>
        <w:t>：</w:t>
      </w:r>
    </w:p>
    <w:p w:rsidR="002951C3" w:rsidRPr="00925F5D" w:rsidRDefault="00782FD1" w:rsidP="002951C3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szCs w:val="21"/>
        </w:rPr>
        <w:t xml:space="preserve"> </w:t>
      </w:r>
    </w:p>
    <w:p w:rsidR="00374755" w:rsidRDefault="00060CBA" w:rsidP="002951C3">
      <w:pPr>
        <w:rPr>
          <w:szCs w:val="21"/>
        </w:rPr>
      </w:pPr>
      <w:r w:rsidRPr="00060CBA">
        <w:rPr>
          <w:rFonts w:ascii="宋体" w:hAnsi="宋体" w:cs="宋体" w:hint="eastAsia"/>
          <w:bCs/>
          <w:kern w:val="0"/>
        </w:rPr>
        <w:t>解答：</w:t>
      </w:r>
      <w:r w:rsidRPr="00060CBA">
        <w:rPr>
          <w:szCs w:val="21"/>
        </w:rPr>
        <w:t>灰</w:t>
      </w:r>
      <w:r>
        <w:rPr>
          <w:szCs w:val="21"/>
        </w:rPr>
        <w:t>兔最快，白兔最慢</w:t>
      </w:r>
    </w:p>
    <w:p w:rsidR="00B16376" w:rsidRPr="005E3C54" w:rsidRDefault="00B16376" w:rsidP="002951C3">
      <w:pPr>
        <w:rPr>
          <w:rFonts w:ascii="宋体" w:hAnsi="宋体"/>
          <w:szCs w:val="21"/>
        </w:rPr>
      </w:pPr>
    </w:p>
    <w:p w:rsidR="00620018" w:rsidRPr="00925F5D" w:rsidRDefault="00620018" w:rsidP="002951C3">
      <w:pPr>
        <w:ind w:firstLine="420"/>
        <w:rPr>
          <w:rFonts w:ascii="宋体" w:hAnsi="宋体"/>
          <w:szCs w:val="21"/>
        </w:rPr>
      </w:pPr>
    </w:p>
    <w:p w:rsidR="00620018" w:rsidRDefault="008F30FB" w:rsidP="00620018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二年级</w:t>
      </w:r>
      <w:r w:rsidR="00620018" w:rsidRPr="00925F5D">
        <w:rPr>
          <w:rFonts w:ascii="宋体" w:hAnsi="宋体" w:hint="eastAsia"/>
          <w:b/>
          <w:szCs w:val="21"/>
        </w:rPr>
        <w:t>答案</w:t>
      </w:r>
      <w:r w:rsidR="00620018" w:rsidRPr="00925F5D">
        <w:rPr>
          <w:rFonts w:ascii="宋体" w:hAnsi="宋体" w:hint="eastAsia"/>
          <w:szCs w:val="21"/>
        </w:rPr>
        <w:t>：</w:t>
      </w:r>
    </w:p>
    <w:p w:rsidR="00091DB3" w:rsidRPr="00925F5D" w:rsidRDefault="00091DB3" w:rsidP="00620018">
      <w:pPr>
        <w:rPr>
          <w:rFonts w:ascii="宋体" w:hAnsi="宋体"/>
          <w:b/>
          <w:szCs w:val="21"/>
        </w:rPr>
      </w:pPr>
    </w:p>
    <w:p w:rsidR="001946A2" w:rsidRDefault="00925F5D" w:rsidP="00060CBA">
      <w:pPr>
        <w:rPr>
          <w:szCs w:val="21"/>
        </w:rPr>
      </w:pPr>
      <w:r w:rsidRPr="00925F5D">
        <w:rPr>
          <w:rFonts w:ascii="宋体" w:hAnsi="宋体" w:hint="eastAsia"/>
          <w:kern w:val="0"/>
        </w:rPr>
        <w:t>解答：</w:t>
      </w:r>
      <w:r w:rsidR="00060CBA">
        <w:rPr>
          <w:szCs w:val="21"/>
        </w:rPr>
        <w:t>红花</w:t>
      </w:r>
      <w:r w:rsidR="00060CBA">
        <w:rPr>
          <w:szCs w:val="21"/>
        </w:rPr>
        <w:t>21</w:t>
      </w:r>
      <w:r w:rsidR="00060CBA">
        <w:rPr>
          <w:szCs w:val="21"/>
        </w:rPr>
        <w:t>，黄花</w:t>
      </w:r>
      <w:r w:rsidR="00060CBA">
        <w:rPr>
          <w:szCs w:val="21"/>
        </w:rPr>
        <w:t>7</w:t>
      </w:r>
      <w:r w:rsidR="00060CBA">
        <w:rPr>
          <w:szCs w:val="21"/>
        </w:rPr>
        <w:t>；</w:t>
      </w:r>
    </w:p>
    <w:p w:rsidR="00B16376" w:rsidRDefault="00B16376" w:rsidP="00060CBA">
      <w:pPr>
        <w:rPr>
          <w:szCs w:val="21"/>
        </w:rPr>
      </w:pPr>
    </w:p>
    <w:p w:rsidR="00060CBA" w:rsidRPr="00925F5D" w:rsidRDefault="00060CBA" w:rsidP="00060CBA">
      <w:pPr>
        <w:rPr>
          <w:rFonts w:ascii="宋体" w:hAnsi="宋体"/>
          <w:szCs w:val="21"/>
        </w:rPr>
      </w:pPr>
    </w:p>
    <w:p w:rsidR="002D50E9" w:rsidRDefault="008F30FB" w:rsidP="002D50E9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三年级</w:t>
      </w:r>
      <w:r w:rsidR="002D50E9" w:rsidRPr="00925F5D">
        <w:rPr>
          <w:rFonts w:ascii="宋体" w:hAnsi="宋体" w:hint="eastAsia"/>
          <w:b/>
          <w:szCs w:val="21"/>
        </w:rPr>
        <w:t>答案</w:t>
      </w:r>
      <w:r w:rsidR="002D50E9" w:rsidRPr="00925F5D">
        <w:rPr>
          <w:rFonts w:ascii="宋体" w:hAnsi="宋体" w:hint="eastAsia"/>
          <w:szCs w:val="21"/>
        </w:rPr>
        <w:t>：</w:t>
      </w:r>
    </w:p>
    <w:p w:rsidR="00091DB3" w:rsidRPr="00925F5D" w:rsidRDefault="00091DB3" w:rsidP="002D50E9">
      <w:pPr>
        <w:rPr>
          <w:rFonts w:ascii="宋体" w:hAnsi="宋体"/>
          <w:szCs w:val="21"/>
        </w:rPr>
      </w:pPr>
    </w:p>
    <w:p w:rsidR="00B16376" w:rsidRDefault="00925F5D" w:rsidP="00B16376">
      <w:pPr>
        <w:pStyle w:val="a5"/>
        <w:shd w:val="clear" w:color="auto" w:fill="FFFFFF"/>
        <w:spacing w:line="360" w:lineRule="auto"/>
        <w:rPr>
          <w:szCs w:val="21"/>
        </w:rPr>
      </w:pPr>
      <w:r w:rsidRPr="00E47784">
        <w:rPr>
          <w:rFonts w:hint="eastAsia"/>
          <w:sz w:val="21"/>
          <w:szCs w:val="21"/>
        </w:rPr>
        <w:t>解答</w:t>
      </w:r>
      <w:r w:rsidR="002D50E9" w:rsidRPr="00E47784">
        <w:rPr>
          <w:rFonts w:hint="eastAsia"/>
          <w:sz w:val="21"/>
          <w:szCs w:val="21"/>
        </w:rPr>
        <w:t>：</w:t>
      </w:r>
      <w:r w:rsidR="00060CBA">
        <w:rPr>
          <w:szCs w:val="21"/>
        </w:rPr>
        <w:t>（8560+440）+（64+36）-（372+628）-（57+43）=8000</w:t>
      </w:r>
      <w:r w:rsidR="00E47784" w:rsidRPr="00925F5D">
        <w:rPr>
          <w:rFonts w:hint="eastAsia"/>
          <w:szCs w:val="21"/>
        </w:rPr>
        <w:t xml:space="preserve"> </w:t>
      </w:r>
    </w:p>
    <w:p w:rsidR="00B16376" w:rsidRDefault="00B16376" w:rsidP="002D50E9">
      <w:pPr>
        <w:rPr>
          <w:rFonts w:ascii="宋体" w:hAnsi="宋体"/>
          <w:szCs w:val="21"/>
        </w:rPr>
      </w:pPr>
    </w:p>
    <w:p w:rsidR="00B16376" w:rsidRPr="00B16376" w:rsidRDefault="00B16376" w:rsidP="002D50E9">
      <w:pPr>
        <w:rPr>
          <w:rFonts w:ascii="宋体" w:hAnsi="宋体"/>
          <w:szCs w:val="21"/>
        </w:rPr>
      </w:pPr>
    </w:p>
    <w:p w:rsidR="00024C43" w:rsidRDefault="00024C43" w:rsidP="00024C43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925C79" w:rsidRDefault="00925C79" w:rsidP="007550D7">
      <w:pPr>
        <w:jc w:val="left"/>
        <w:rPr>
          <w:rFonts w:ascii="宋体" w:hAnsi="宋体"/>
          <w:b/>
          <w:szCs w:val="21"/>
        </w:rPr>
      </w:pPr>
    </w:p>
    <w:p w:rsidR="00E47784" w:rsidRDefault="00925C79" w:rsidP="00060CBA">
      <w:pPr>
        <w:rPr>
          <w:szCs w:val="21"/>
        </w:rPr>
      </w:pPr>
      <w:r w:rsidRPr="00925C79">
        <w:rPr>
          <w:rFonts w:ascii="宋体" w:hAnsi="宋体" w:hint="eastAsia"/>
          <w:szCs w:val="21"/>
        </w:rPr>
        <w:t>解答：</w:t>
      </w:r>
      <w:r w:rsidR="00060CBA">
        <w:rPr>
          <w:szCs w:val="21"/>
        </w:rPr>
        <w:t>2×2×2×2=16</w:t>
      </w:r>
    </w:p>
    <w:p w:rsidR="00B16376" w:rsidRDefault="00B16376" w:rsidP="00060CBA">
      <w:pPr>
        <w:rPr>
          <w:szCs w:val="21"/>
        </w:rPr>
      </w:pPr>
    </w:p>
    <w:p w:rsidR="00060CBA" w:rsidRPr="00E47784" w:rsidRDefault="00060CBA" w:rsidP="00060CBA">
      <w:pPr>
        <w:rPr>
          <w:rFonts w:ascii="宋体" w:hAnsi="宋体"/>
          <w:b/>
          <w:szCs w:val="21"/>
        </w:rPr>
      </w:pPr>
    </w:p>
    <w:p w:rsidR="00091DB3" w:rsidRDefault="008927AF" w:rsidP="002D50E9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E47784" w:rsidRPr="00925F5D" w:rsidRDefault="00E47784" w:rsidP="002D50E9">
      <w:pPr>
        <w:jc w:val="left"/>
        <w:rPr>
          <w:rFonts w:ascii="宋体" w:hAnsi="宋体"/>
          <w:b/>
          <w:szCs w:val="21"/>
        </w:rPr>
      </w:pPr>
    </w:p>
    <w:p w:rsidR="00A06C9B" w:rsidRDefault="008927AF" w:rsidP="00E47784">
      <w:pPr>
        <w:jc w:val="left"/>
        <w:rPr>
          <w:position w:val="-24"/>
          <w:szCs w:val="21"/>
        </w:rPr>
      </w:pPr>
      <w:r w:rsidRPr="00925F5D">
        <w:rPr>
          <w:rFonts w:ascii="宋体" w:hAnsi="宋体" w:hint="eastAsia"/>
          <w:szCs w:val="21"/>
        </w:rPr>
        <w:t>解答：</w:t>
      </w:r>
      <w:r w:rsidR="00060CBA" w:rsidRPr="008F23C2">
        <w:rPr>
          <w:position w:val="-24"/>
          <w:szCs w:val="21"/>
        </w:rPr>
        <w:object w:dxaOrig="3600" w:dyaOrig="620">
          <v:shape id="_x0000_i1028" type="#_x0000_t75" style="width:180pt;height:30.75pt" o:ole="">
            <v:imagedata r:id="rId13" o:title=""/>
          </v:shape>
          <o:OLEObject Type="Embed" ProgID="Equation.3" ShapeID="_x0000_i1028" DrawAspect="Content" ObjectID="_1362843231" r:id="rId14"/>
        </w:object>
      </w:r>
    </w:p>
    <w:p w:rsidR="00B16376" w:rsidRDefault="00B16376" w:rsidP="00E47784">
      <w:pPr>
        <w:jc w:val="left"/>
        <w:rPr>
          <w:rFonts w:ascii="宋体" w:hAnsi="宋体" w:cs="宋体"/>
          <w:bCs/>
          <w:color w:val="000000"/>
          <w:kern w:val="0"/>
          <w:szCs w:val="21"/>
        </w:rPr>
      </w:pPr>
    </w:p>
    <w:p w:rsidR="00E47784" w:rsidRPr="00A06C9B" w:rsidRDefault="00E47784" w:rsidP="00E47784">
      <w:pPr>
        <w:jc w:val="left"/>
        <w:rPr>
          <w:rFonts w:ascii="宋体" w:hAnsi="宋体"/>
          <w:szCs w:val="21"/>
        </w:rPr>
      </w:pPr>
    </w:p>
    <w:p w:rsidR="00091DB3" w:rsidRDefault="008927AF" w:rsidP="008927AF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091DB3" w:rsidRPr="00925F5D" w:rsidRDefault="00091DB3" w:rsidP="008927AF">
      <w:pPr>
        <w:jc w:val="left"/>
        <w:rPr>
          <w:rFonts w:ascii="宋体" w:hAnsi="宋体"/>
          <w:b/>
          <w:szCs w:val="21"/>
        </w:rPr>
      </w:pPr>
    </w:p>
    <w:p w:rsidR="0063640F" w:rsidRDefault="00315CB2" w:rsidP="0063640F">
      <w:pPr>
        <w:rPr>
          <w:rStyle w:val="a4"/>
          <w:b w:val="0"/>
          <w:szCs w:val="21"/>
        </w:rPr>
      </w:pPr>
      <w:r>
        <w:rPr>
          <w:rFonts w:ascii="ˎ̥" w:hAnsi="ˎ̥" w:hint="eastAsia"/>
          <w:szCs w:val="21"/>
        </w:rPr>
        <w:t>解答：</w:t>
      </w:r>
    </w:p>
    <w:p w:rsidR="009A3FFD" w:rsidRDefault="0063640F" w:rsidP="0063640F">
      <w:pPr>
        <w:sectPr w:rsidR="009A3FFD" w:rsidSect="00FF34A3">
          <w:type w:val="continuous"/>
          <w:pgSz w:w="11906" w:h="16838"/>
          <w:pgMar w:top="1440" w:right="1800" w:bottom="1440" w:left="1800" w:header="851" w:footer="992" w:gutter="0"/>
          <w:cols w:sep="1" w:space="425"/>
          <w:docGrid w:type="lines" w:linePitch="312"/>
        </w:sectPr>
      </w:pPr>
      <w:r w:rsidRPr="008F23C2">
        <w:rPr>
          <w:position w:val="-24"/>
          <w:szCs w:val="21"/>
        </w:rPr>
        <w:object w:dxaOrig="7020" w:dyaOrig="620">
          <v:shape id="_x0000_i1029" type="#_x0000_t75" style="width:197.25pt;height:17.25pt" o:ole="">
            <v:imagedata r:id="rId15" o:title=""/>
          </v:shape>
          <o:OLEObject Type="Embed" ProgID="Equation.3" ShapeID="_x0000_i1029" DrawAspect="Content" ObjectID="_1362843232" r:id="rId16"/>
        </w:object>
      </w:r>
    </w:p>
    <w:p w:rsidR="009A3FFD" w:rsidRPr="009A3FFD" w:rsidRDefault="009A3FFD" w:rsidP="009A3FFD">
      <w:pPr>
        <w:sectPr w:rsidR="009A3FFD" w:rsidRPr="009A3FFD" w:rsidSect="00FF34A3">
          <w:type w:val="continuous"/>
          <w:pgSz w:w="11906" w:h="16838"/>
          <w:pgMar w:top="1440" w:right="1800" w:bottom="1440" w:left="1800" w:header="851" w:footer="992" w:gutter="0"/>
          <w:cols w:sep="1" w:space="425"/>
          <w:docGrid w:type="lines" w:linePitch="312"/>
        </w:sectPr>
      </w:pPr>
    </w:p>
    <w:p w:rsidR="00FF34A3" w:rsidRDefault="00FF34A3" w:rsidP="009A3FFD">
      <w:pPr>
        <w:jc w:val="left"/>
        <w:rPr>
          <w:rFonts w:ascii="宋体" w:hAnsi="宋体"/>
          <w:szCs w:val="21"/>
        </w:rPr>
        <w:sectPr w:rsidR="00FF34A3" w:rsidSect="000C16A1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8927AF" w:rsidRPr="00315CB2" w:rsidRDefault="008927AF" w:rsidP="009A3FFD">
      <w:pPr>
        <w:jc w:val="left"/>
        <w:rPr>
          <w:rFonts w:ascii="宋体" w:hAnsi="宋体"/>
          <w:szCs w:val="21"/>
        </w:rPr>
      </w:pPr>
    </w:p>
    <w:sectPr w:rsidR="008927AF" w:rsidRPr="00315CB2" w:rsidSect="000C16A1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071C" w:rsidRDefault="00DA071C">
      <w:r>
        <w:separator/>
      </w:r>
    </w:p>
  </w:endnote>
  <w:endnote w:type="continuationSeparator" w:id="1">
    <w:p w:rsidR="00DA071C" w:rsidRDefault="00DA0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904760" w:rsidP="00904760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B16376"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071C" w:rsidRDefault="00DA071C">
      <w:r>
        <w:separator/>
      </w:r>
    </w:p>
  </w:footnote>
  <w:footnote w:type="continuationSeparator" w:id="1">
    <w:p w:rsidR="00DA071C" w:rsidRDefault="00DA07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921335">
    <w:pPr>
      <w:pStyle w:val="a7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 w:rsidR="0063640F">
      <w:rPr>
        <w:rFonts w:hint="eastAsia"/>
        <w:noProof/>
      </w:rPr>
      <w:drawing>
        <wp:inline distT="0" distB="0" distL="0" distR="0">
          <wp:extent cx="3200400" cy="361950"/>
          <wp:effectExtent l="1905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未标题-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B62B9">
      <w:rPr>
        <w:rFonts w:hint="eastAsia"/>
      </w:rPr>
      <w:t xml:space="preserve"> </w:t>
    </w:r>
    <w:r w:rsidR="002B62B9" w:rsidRPr="00056554">
      <w:rPr>
        <w:rFonts w:hint="eastAsia"/>
        <w:b/>
        <w:sz w:val="21"/>
        <w:szCs w:val="21"/>
      </w:rPr>
      <w:t>更多试题请登陆</w:t>
    </w:r>
    <w:r w:rsidR="002B62B9" w:rsidRPr="00056554">
      <w:rPr>
        <w:rFonts w:hint="eastAsia"/>
        <w:b/>
        <w:sz w:val="21"/>
        <w:szCs w:val="21"/>
      </w:rPr>
      <w:t>www.aoshu.com</w:t>
    </w:r>
    <w:r w:rsidR="002B62B9"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6AD3"/>
    <w:multiLevelType w:val="hybridMultilevel"/>
    <w:tmpl w:val="64AE05BA"/>
    <w:lvl w:ilvl="0" w:tplc="0ECC1A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0E50233"/>
    <w:multiLevelType w:val="hybridMultilevel"/>
    <w:tmpl w:val="90F20C42"/>
    <w:lvl w:ilvl="0" w:tplc="D680774E">
      <w:start w:val="1"/>
      <w:numFmt w:val="decimal"/>
      <w:lvlText w:val="（%1）"/>
      <w:lvlJc w:val="left"/>
      <w:pPr>
        <w:ind w:left="1140" w:hanging="720"/>
      </w:pPr>
      <w:rPr>
        <w:rFonts w:ascii="宋体" w:hAnsi="宋体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9218" fillcolor="white">
      <v:fill color="whit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655"/>
    <w:rsid w:val="000106BE"/>
    <w:rsid w:val="00024C43"/>
    <w:rsid w:val="00026757"/>
    <w:rsid w:val="00060CBA"/>
    <w:rsid w:val="00091DB3"/>
    <w:rsid w:val="000A2EC5"/>
    <w:rsid w:val="000C16A1"/>
    <w:rsid w:val="001026BF"/>
    <w:rsid w:val="00172A27"/>
    <w:rsid w:val="001946A2"/>
    <w:rsid w:val="001A494F"/>
    <w:rsid w:val="001B3929"/>
    <w:rsid w:val="001C5B15"/>
    <w:rsid w:val="001D48CE"/>
    <w:rsid w:val="001E3204"/>
    <w:rsid w:val="002951C3"/>
    <w:rsid w:val="002B62B9"/>
    <w:rsid w:val="002C7242"/>
    <w:rsid w:val="002D50E9"/>
    <w:rsid w:val="00315CB2"/>
    <w:rsid w:val="00374755"/>
    <w:rsid w:val="00390158"/>
    <w:rsid w:val="003E2A13"/>
    <w:rsid w:val="004214FC"/>
    <w:rsid w:val="00422934"/>
    <w:rsid w:val="00425DFB"/>
    <w:rsid w:val="0047259C"/>
    <w:rsid w:val="00485C5E"/>
    <w:rsid w:val="004C2E24"/>
    <w:rsid w:val="004C5D54"/>
    <w:rsid w:val="004D3C79"/>
    <w:rsid w:val="0058126B"/>
    <w:rsid w:val="00586097"/>
    <w:rsid w:val="005C100C"/>
    <w:rsid w:val="005D45B7"/>
    <w:rsid w:val="005E3C54"/>
    <w:rsid w:val="00600333"/>
    <w:rsid w:val="00620018"/>
    <w:rsid w:val="0063640F"/>
    <w:rsid w:val="0063659B"/>
    <w:rsid w:val="00667A6A"/>
    <w:rsid w:val="006C4B0B"/>
    <w:rsid w:val="006F52A9"/>
    <w:rsid w:val="0073112D"/>
    <w:rsid w:val="007550D7"/>
    <w:rsid w:val="00782FD1"/>
    <w:rsid w:val="007915AF"/>
    <w:rsid w:val="007B2E99"/>
    <w:rsid w:val="007D6488"/>
    <w:rsid w:val="00804305"/>
    <w:rsid w:val="0080685B"/>
    <w:rsid w:val="008927AF"/>
    <w:rsid w:val="008B2730"/>
    <w:rsid w:val="008C04D0"/>
    <w:rsid w:val="008D4497"/>
    <w:rsid w:val="008E175A"/>
    <w:rsid w:val="008F30FB"/>
    <w:rsid w:val="00904760"/>
    <w:rsid w:val="009111D5"/>
    <w:rsid w:val="00921335"/>
    <w:rsid w:val="00922E82"/>
    <w:rsid w:val="00925C79"/>
    <w:rsid w:val="00925F5D"/>
    <w:rsid w:val="009A3FFD"/>
    <w:rsid w:val="009B0C2F"/>
    <w:rsid w:val="009F5C71"/>
    <w:rsid w:val="00A00645"/>
    <w:rsid w:val="00A01BBE"/>
    <w:rsid w:val="00A06C9B"/>
    <w:rsid w:val="00A321C7"/>
    <w:rsid w:val="00A50C12"/>
    <w:rsid w:val="00A52960"/>
    <w:rsid w:val="00AB00E9"/>
    <w:rsid w:val="00B16376"/>
    <w:rsid w:val="00B453F1"/>
    <w:rsid w:val="00BA77A3"/>
    <w:rsid w:val="00BC6869"/>
    <w:rsid w:val="00BD237F"/>
    <w:rsid w:val="00BF5BD0"/>
    <w:rsid w:val="00C074D1"/>
    <w:rsid w:val="00C3549E"/>
    <w:rsid w:val="00C506AE"/>
    <w:rsid w:val="00CB283F"/>
    <w:rsid w:val="00D058AC"/>
    <w:rsid w:val="00DA071C"/>
    <w:rsid w:val="00DE3FF9"/>
    <w:rsid w:val="00E1443A"/>
    <w:rsid w:val="00E34F5B"/>
    <w:rsid w:val="00E47784"/>
    <w:rsid w:val="00E816CE"/>
    <w:rsid w:val="00EB2CD3"/>
    <w:rsid w:val="00ED31FF"/>
    <w:rsid w:val="00EE2725"/>
    <w:rsid w:val="00F30BD6"/>
    <w:rsid w:val="00F6118B"/>
    <w:rsid w:val="00F620A4"/>
    <w:rsid w:val="00F741EE"/>
    <w:rsid w:val="00FA1A2B"/>
    <w:rsid w:val="00FC01DD"/>
    <w:rsid w:val="00FF3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16A1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C16A1"/>
    <w:rPr>
      <w:color w:val="0000FF"/>
      <w:u w:val="single"/>
    </w:rPr>
  </w:style>
  <w:style w:type="character" w:styleId="a4">
    <w:name w:val="Strong"/>
    <w:basedOn w:val="a0"/>
    <w:qFormat/>
    <w:rsid w:val="000C16A1"/>
    <w:rPr>
      <w:b/>
    </w:rPr>
  </w:style>
  <w:style w:type="paragraph" w:styleId="a5">
    <w:name w:val="Normal (Web)"/>
    <w:basedOn w:val="a"/>
    <w:rsid w:val="000C16A1"/>
    <w:pPr>
      <w:widowControl/>
      <w:jc w:val="left"/>
    </w:pPr>
    <w:rPr>
      <w:rFonts w:ascii="宋体" w:hAnsi="宋体"/>
      <w:kern w:val="0"/>
      <w:sz w:val="24"/>
    </w:rPr>
  </w:style>
  <w:style w:type="paragraph" w:styleId="a6">
    <w:name w:val="footer"/>
    <w:basedOn w:val="a"/>
    <w:rsid w:val="000C16A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rsid w:val="000C16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p0">
    <w:name w:val="p0"/>
    <w:basedOn w:val="a"/>
    <w:rsid w:val="001026BF"/>
    <w:pPr>
      <w:widowControl/>
    </w:pPr>
    <w:rPr>
      <w:kern w:val="0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A52960"/>
    <w:pPr>
      <w:widowControl/>
      <w:spacing w:line="300" w:lineRule="auto"/>
      <w:ind w:firstLineChars="200" w:firstLine="200"/>
    </w:pPr>
  </w:style>
  <w:style w:type="table" w:styleId="a8">
    <w:name w:val="Table Grid"/>
    <w:basedOn w:val="a1"/>
    <w:rsid w:val="0000765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"/>
    <w:rsid w:val="004214FC"/>
    <w:rPr>
      <w:sz w:val="18"/>
      <w:szCs w:val="18"/>
    </w:rPr>
  </w:style>
  <w:style w:type="character" w:customStyle="1" w:styleId="Char">
    <w:name w:val="批注框文本 Char"/>
    <w:basedOn w:val="a0"/>
    <w:link w:val="a9"/>
    <w:rsid w:val="004214F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zhengyi\&#26700;&#38754;\&#23398;&#31185;&#26434;&#39033;\2012.2&#26376;&#21069;\1&#26376;&#22885;&#25968;&#22825;&#22825;&#32451;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6</TotalTime>
  <Pages>3</Pages>
  <Words>65</Words>
  <Characters>372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Manager/>
  <Company>CHINA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学而思奥数网天天练（1-6年级）2010年02月08日</dc:title>
  <dc:subject/>
  <dc:creator>USER</dc:creator>
  <cp:keywords/>
  <dc:description/>
  <cp:lastModifiedBy>user</cp:lastModifiedBy>
  <cp:revision>6</cp:revision>
  <cp:lastPrinted>1899-12-30T00:00:00Z</cp:lastPrinted>
  <dcterms:created xsi:type="dcterms:W3CDTF">2011-03-09T01:47:00Z</dcterms:created>
  <dcterms:modified xsi:type="dcterms:W3CDTF">2011-03-28T10:47:00Z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2052-6.5.0.1966</vt:lpwstr>
  </property>
</Properties>
</file>